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4395"/>
        <w:gridCol w:w="6379"/>
        <w:gridCol w:w="4678"/>
      </w:tblGrid>
      <w:tr w:rsidR="00AB43CB" w:rsidRPr="0075008C" w:rsidTr="0045613C">
        <w:trPr>
          <w:cantSplit/>
          <w:trHeight w:val="410"/>
        </w:trPr>
        <w:tc>
          <w:tcPr>
            <w:tcW w:w="425" w:type="dxa"/>
            <w:textDirection w:val="btLr"/>
          </w:tcPr>
          <w:p w:rsidR="00AB43CB" w:rsidRPr="0045613C" w:rsidRDefault="00AB43CB" w:rsidP="0045613C">
            <w:pPr>
              <w:ind w:left="113" w:right="113"/>
              <w:rPr>
                <w:rFonts w:ascii="Arial" w:hAnsi="Arial" w:cs="Arial"/>
                <w:b/>
                <w:w w:val="99"/>
                <w:lang w:val="uk-UA"/>
              </w:rPr>
            </w:pPr>
            <w:r w:rsidRPr="0045613C">
              <w:rPr>
                <w:rFonts w:ascii="Arial" w:hAnsi="Arial" w:cs="Arial"/>
                <w:b/>
                <w:w w:val="99"/>
                <w:lang w:val="uk-UA"/>
              </w:rPr>
              <w:t>Класи</w:t>
            </w:r>
          </w:p>
        </w:tc>
        <w:tc>
          <w:tcPr>
            <w:tcW w:w="4395" w:type="dxa"/>
          </w:tcPr>
          <w:p w:rsidR="00AB43CB" w:rsidRPr="0045613C" w:rsidRDefault="00AB43CB" w:rsidP="0075008C">
            <w:pPr>
              <w:rPr>
                <w:b/>
                <w:w w:val="99"/>
                <w:sz w:val="28"/>
                <w:szCs w:val="28"/>
                <w:lang w:val="uk-UA"/>
              </w:rPr>
            </w:pPr>
            <w:r w:rsidRPr="0045613C">
              <w:rPr>
                <w:b/>
                <w:w w:val="99"/>
                <w:sz w:val="28"/>
                <w:szCs w:val="28"/>
              </w:rPr>
              <w:t>Ціннісне ставлення до себе</w:t>
            </w:r>
          </w:p>
          <w:p w:rsidR="00AB43CB" w:rsidRPr="0045613C" w:rsidRDefault="00AB43CB" w:rsidP="0075008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379" w:type="dxa"/>
          </w:tcPr>
          <w:p w:rsidR="00AB43CB" w:rsidRPr="0045613C" w:rsidRDefault="00AB43CB" w:rsidP="0075008C">
            <w:pPr>
              <w:rPr>
                <w:w w:val="104"/>
                <w:sz w:val="28"/>
                <w:szCs w:val="28"/>
              </w:rPr>
            </w:pPr>
            <w:r w:rsidRPr="0045613C">
              <w:rPr>
                <w:b/>
                <w:sz w:val="28"/>
                <w:szCs w:val="28"/>
              </w:rPr>
              <w:t>Ціннісне ставлення до сім'ї, родини, людей.</w:t>
            </w:r>
          </w:p>
          <w:p w:rsidR="00AB43CB" w:rsidRPr="0045613C" w:rsidRDefault="00AB43CB" w:rsidP="0075008C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AB43CB" w:rsidRPr="0045613C" w:rsidRDefault="00AB43CB" w:rsidP="0075008C">
            <w:pPr>
              <w:rPr>
                <w:sz w:val="28"/>
                <w:szCs w:val="28"/>
                <w:lang w:val="uk-UA"/>
              </w:rPr>
            </w:pPr>
            <w:r w:rsidRPr="0045613C">
              <w:rPr>
                <w:b/>
                <w:w w:val="103"/>
                <w:sz w:val="28"/>
                <w:szCs w:val="28"/>
              </w:rPr>
              <w:t>Ціннісне ставлення до праці</w:t>
            </w:r>
          </w:p>
        </w:tc>
      </w:tr>
      <w:tr w:rsidR="00AB43CB" w:rsidRPr="00CF1990" w:rsidTr="0045613C">
        <w:trPr>
          <w:cantSplit/>
          <w:trHeight w:val="1134"/>
        </w:trPr>
        <w:tc>
          <w:tcPr>
            <w:tcW w:w="425" w:type="dxa"/>
            <w:textDirection w:val="btLr"/>
          </w:tcPr>
          <w:p w:rsidR="00AB43CB" w:rsidRPr="0045613C" w:rsidRDefault="00AB43CB" w:rsidP="0045613C">
            <w:pPr>
              <w:ind w:left="113" w:right="113"/>
              <w:jc w:val="right"/>
              <w:rPr>
                <w:rFonts w:ascii="Arial" w:hAnsi="Arial" w:cs="Arial"/>
                <w:lang w:val="uk-UA"/>
              </w:rPr>
            </w:pPr>
            <w:r w:rsidRPr="0045613C">
              <w:rPr>
                <w:rFonts w:ascii="Arial" w:hAnsi="Arial" w:cs="Arial"/>
                <w:lang w:val="uk-UA"/>
              </w:rPr>
              <w:t>10 клас</w:t>
            </w:r>
          </w:p>
        </w:tc>
        <w:tc>
          <w:tcPr>
            <w:tcW w:w="4395" w:type="dxa"/>
          </w:tcPr>
          <w:p w:rsidR="00AB43CB" w:rsidRPr="00CF1990" w:rsidRDefault="00AB43CB" w:rsidP="0075008C">
            <w:pPr>
              <w:rPr>
                <w:spacing w:val="-4"/>
              </w:rPr>
            </w:pPr>
            <w:r w:rsidRPr="00CF1990">
              <w:rPr>
                <w:w w:val="102"/>
              </w:rPr>
              <w:t xml:space="preserve">"У кого немає в душі минулого, у того не може бути майбутнього", </w:t>
            </w:r>
            <w:r w:rsidRPr="00CF1990">
              <w:rPr>
                <w:spacing w:val="-5"/>
              </w:rPr>
              <w:t xml:space="preserve">"Добра людина та, що робить добро, чи та, що не робить зла?", "Не зраджуй у </w:t>
            </w:r>
            <w:r w:rsidRPr="00CF1990">
              <w:rPr>
                <w:spacing w:val="-3"/>
              </w:rPr>
              <w:t xml:space="preserve">дружбі,   материнстві, батьківстві", "Правда життя", "Зупинимо СНІД, поки </w:t>
            </w:r>
            <w:r w:rsidRPr="00CF1990">
              <w:rPr>
                <w:spacing w:val="-1"/>
              </w:rPr>
              <w:t xml:space="preserve">він не зупинив нас", "Знати, щоб жити!", "Сходинки фізичного розвитку", </w:t>
            </w:r>
            <w:r w:rsidRPr="00CF1990">
              <w:rPr>
                <w:spacing w:val="-4"/>
              </w:rPr>
              <w:t xml:space="preserve">"Техніки і способи психічного впливу на соматичний стан організму", "Шлях </w:t>
            </w:r>
            <w:r w:rsidRPr="00CF1990">
              <w:rPr>
                <w:spacing w:val="-3"/>
              </w:rPr>
              <w:t xml:space="preserve">до самореалізації, або як стати особистістю", "Відшукай себе серед інших", "Як  подолати  конфлікт?",  "Я  та  інші",  "Народжений  бути  унікальним", </w:t>
            </w:r>
            <w:r w:rsidRPr="00CF1990">
              <w:rPr>
                <w:spacing w:val="-5"/>
              </w:rPr>
              <w:t xml:space="preserve">"Духовні потреби та ідеали мого "Я", "І буде син, і буде мати, і будуть люди </w:t>
            </w:r>
            <w:r w:rsidRPr="00CF1990">
              <w:rPr>
                <w:spacing w:val="-3"/>
              </w:rPr>
              <w:t xml:space="preserve">на землі", "Життя - твій вибір", "Інтернет не лише твій друг", "Духовність і </w:t>
            </w:r>
            <w:r w:rsidRPr="00CF1990">
              <w:rPr>
                <w:spacing w:val="-4"/>
              </w:rPr>
              <w:t xml:space="preserve">здоров’я". </w:t>
            </w:r>
          </w:p>
          <w:p w:rsidR="00AB43CB" w:rsidRPr="00CF1990" w:rsidRDefault="00AB43CB" w:rsidP="0075008C"/>
        </w:tc>
        <w:tc>
          <w:tcPr>
            <w:tcW w:w="6379" w:type="dxa"/>
          </w:tcPr>
          <w:p w:rsidR="00AB43CB" w:rsidRPr="00CF1990" w:rsidRDefault="00AB43CB" w:rsidP="0075008C">
            <w:pPr>
              <w:rPr>
                <w:lang w:val="uk-UA"/>
              </w:rPr>
            </w:pPr>
            <w:r w:rsidRPr="00CF1990">
              <w:rPr>
                <w:spacing w:val="-3"/>
                <w:lang w:val="uk-UA"/>
              </w:rPr>
              <w:t xml:space="preserve">"Що значить бути патріотом", "Чи варто завжди дотримуватись букви </w:t>
            </w:r>
            <w:r w:rsidRPr="00CF1990">
              <w:rPr>
                <w:spacing w:val="-4"/>
                <w:lang w:val="uk-UA"/>
              </w:rPr>
              <w:t xml:space="preserve">закону", "Свобода чи вседозволеність", "Моральні цінності громадянського </w:t>
            </w:r>
            <w:r w:rsidRPr="00CF1990">
              <w:rPr>
                <w:spacing w:val="-1"/>
                <w:lang w:val="uk-UA"/>
              </w:rPr>
              <w:t xml:space="preserve">суспільства", "Моральний ідеал і його місце в житті людини", "Моральна </w:t>
            </w:r>
            <w:r w:rsidRPr="00CF1990">
              <w:rPr>
                <w:spacing w:val="-2"/>
                <w:lang w:val="uk-UA"/>
              </w:rPr>
              <w:t xml:space="preserve">мотивація  вчинку",  "Моральні  основи  взаємин  юнаків  і  дівчат",  "Твоє </w:t>
            </w:r>
            <w:r w:rsidRPr="00CF1990">
              <w:rPr>
                <w:spacing w:val="-3"/>
                <w:lang w:val="uk-UA"/>
              </w:rPr>
              <w:t xml:space="preserve">репродуктивне здоров’я", "Моральні основи сім'ї", "Традиції моєї родини", </w:t>
            </w:r>
            <w:r w:rsidRPr="00CF1990">
              <w:rPr>
                <w:spacing w:val="-1"/>
                <w:lang w:val="uk-UA"/>
              </w:rPr>
              <w:t xml:space="preserve">"Сімейні реліквії",  "Статева культура  — основа сім'ї та усвідомлюваного </w:t>
            </w:r>
            <w:r w:rsidRPr="00CF1990">
              <w:rPr>
                <w:spacing w:val="-2"/>
                <w:lang w:val="uk-UA"/>
              </w:rPr>
              <w:t xml:space="preserve">батьківства",  "Сім'я — основа держави", "Цінуй честь сім'ї", "Агресія та </w:t>
            </w:r>
            <w:r w:rsidRPr="00CF1990">
              <w:rPr>
                <w:spacing w:val="1"/>
                <w:lang w:val="uk-UA"/>
              </w:rPr>
              <w:t xml:space="preserve">насильство  в  сім’ї",  "Права  та  обов'язки  дітей  у  шлюбно -сімейному </w:t>
            </w:r>
            <w:r w:rsidRPr="00CF1990">
              <w:rPr>
                <w:spacing w:val="-1"/>
                <w:lang w:val="uk-UA"/>
              </w:rPr>
              <w:t xml:space="preserve">законодавстві",   "Пріоритети   подружнього   життя",   "Громадянська   та </w:t>
            </w:r>
            <w:r w:rsidRPr="00CF1990">
              <w:rPr>
                <w:spacing w:val="-4"/>
                <w:lang w:val="uk-UA"/>
              </w:rPr>
              <w:t xml:space="preserve">соціальна відповідальність у шлюбі", "Моя участь у вирішенні побутових та господарських питань у родині", "Дружна сім'я — першоджерело людського буття", "Моральна чистота стосунків між юнаком та дівчиною", "Чи кожна </w:t>
            </w:r>
            <w:r w:rsidRPr="00CF1990">
              <w:rPr>
                <w:spacing w:val="-3"/>
                <w:lang w:val="uk-UA"/>
              </w:rPr>
              <w:t xml:space="preserve">людина може бути щасливою?", "Чи кожен може бути успішним?", "Вечір бардівської   пісні", "Чи може людина бути творцем свого щастя?",   "Якщо я для себе, то навіщо я?", "Конверт дружніх запитань", "Насильство та як його </w:t>
            </w:r>
            <w:r w:rsidRPr="00CF1990">
              <w:rPr>
                <w:spacing w:val="-4"/>
                <w:lang w:val="uk-UA"/>
              </w:rPr>
              <w:t>уникнути", "Сучасне рабство", "Торгівля людьми".</w:t>
            </w:r>
          </w:p>
        </w:tc>
        <w:tc>
          <w:tcPr>
            <w:tcW w:w="4678" w:type="dxa"/>
          </w:tcPr>
          <w:p w:rsidR="00AB43CB" w:rsidRPr="00CF1990" w:rsidRDefault="00AB43CB" w:rsidP="0075008C">
            <w:pPr>
              <w:rPr>
                <w:spacing w:val="-6"/>
                <w:lang w:val="uk-UA"/>
              </w:rPr>
            </w:pPr>
            <w:r w:rsidRPr="00CF1990">
              <w:rPr>
                <w:spacing w:val="-5"/>
                <w:lang w:val="uk-UA"/>
              </w:rPr>
              <w:t xml:space="preserve">"Бути  економним </w:t>
            </w:r>
            <w:r w:rsidRPr="00CF1990">
              <w:rPr>
                <w:spacing w:val="-2"/>
                <w:lang w:val="uk-UA"/>
              </w:rPr>
              <w:t xml:space="preserve">-  вимога  часу",  "Економіка  навколо  нас",  "Твій </w:t>
            </w:r>
            <w:r w:rsidRPr="00CF1990">
              <w:rPr>
                <w:spacing w:val="-3"/>
                <w:lang w:val="uk-UA"/>
              </w:rPr>
              <w:t xml:space="preserve">особистий бюджет", "Економіка нашої школи, бюджет і режим економії", "Я </w:t>
            </w:r>
            <w:r w:rsidRPr="00CF1990">
              <w:rPr>
                <w:lang w:val="uk-UA"/>
              </w:rPr>
              <w:t xml:space="preserve">обираю своє майбутнє!", "Здоров'я і вибір професії",   "У світі професій", </w:t>
            </w:r>
            <w:r w:rsidRPr="00CF1990">
              <w:rPr>
                <w:spacing w:val="-2"/>
                <w:lang w:val="uk-UA"/>
              </w:rPr>
              <w:t xml:space="preserve">"Коли робота приносить радість", "Як обирали професію (колись і тепер)", </w:t>
            </w:r>
            <w:r w:rsidRPr="00CF1990">
              <w:rPr>
                <w:w w:val="102"/>
                <w:lang w:val="uk-UA"/>
              </w:rPr>
              <w:t xml:space="preserve">"Як бути затребуваним у своїй професії", "Сучасні вимоги  до фахівців", </w:t>
            </w:r>
            <w:r w:rsidRPr="00CF1990">
              <w:rPr>
                <w:spacing w:val="-5"/>
                <w:lang w:val="uk-UA"/>
              </w:rPr>
              <w:t xml:space="preserve">"Риси та якості майбутнього фахівця", "Позашкільна освіта - крок до вибору </w:t>
            </w:r>
            <w:r w:rsidRPr="00CF1990">
              <w:rPr>
                <w:spacing w:val="-6"/>
                <w:lang w:val="uk-UA"/>
              </w:rPr>
              <w:t xml:space="preserve">майбутньої професії". </w:t>
            </w:r>
          </w:p>
          <w:p w:rsidR="00AB43CB" w:rsidRPr="00CF1990" w:rsidRDefault="00AB43CB" w:rsidP="0075008C">
            <w:pPr>
              <w:rPr>
                <w:lang w:val="uk-UA"/>
              </w:rPr>
            </w:pPr>
          </w:p>
        </w:tc>
      </w:tr>
      <w:tr w:rsidR="00AB43CB" w:rsidRPr="00CF1990" w:rsidTr="0045613C">
        <w:tblPrEx>
          <w:tblLook w:val="00A0"/>
        </w:tblPrEx>
        <w:trPr>
          <w:trHeight w:val="558"/>
        </w:trPr>
        <w:tc>
          <w:tcPr>
            <w:tcW w:w="425" w:type="dxa"/>
            <w:textDirection w:val="btLr"/>
          </w:tcPr>
          <w:p w:rsidR="00AB43CB" w:rsidRPr="0045613C" w:rsidRDefault="00AB43CB" w:rsidP="0045613C">
            <w:pPr>
              <w:ind w:left="113" w:right="113"/>
              <w:rPr>
                <w:rFonts w:ascii="Arial" w:hAnsi="Arial" w:cs="Arial"/>
                <w:b/>
                <w:w w:val="99"/>
                <w:lang w:val="uk-UA"/>
              </w:rPr>
            </w:pPr>
            <w:r w:rsidRPr="0045613C">
              <w:rPr>
                <w:rFonts w:ascii="Arial" w:hAnsi="Arial" w:cs="Arial"/>
                <w:b/>
                <w:w w:val="99"/>
                <w:lang w:val="uk-UA"/>
              </w:rPr>
              <w:t>Класи</w:t>
            </w:r>
          </w:p>
        </w:tc>
        <w:tc>
          <w:tcPr>
            <w:tcW w:w="4395" w:type="dxa"/>
          </w:tcPr>
          <w:p w:rsidR="00AB43CB" w:rsidRPr="00CF1990" w:rsidRDefault="00AB43CB" w:rsidP="00874E6E">
            <w:pPr>
              <w:rPr>
                <w:lang w:val="uk-UA"/>
              </w:rPr>
            </w:pPr>
            <w:r w:rsidRPr="00CF1990">
              <w:rPr>
                <w:b/>
                <w:w w:val="101"/>
              </w:rPr>
              <w:t>Ціннісне ставлення до природи</w:t>
            </w:r>
          </w:p>
        </w:tc>
        <w:tc>
          <w:tcPr>
            <w:tcW w:w="6379" w:type="dxa"/>
          </w:tcPr>
          <w:p w:rsidR="00AB43CB" w:rsidRPr="00CF1990" w:rsidRDefault="00AB43CB" w:rsidP="00874E6E">
            <w:pPr>
              <w:rPr>
                <w:b/>
                <w:w w:val="101"/>
              </w:rPr>
            </w:pPr>
            <w:r w:rsidRPr="00CF1990">
              <w:rPr>
                <w:b/>
                <w:w w:val="105"/>
              </w:rPr>
              <w:t>Ціннісне ставлення до культури і мистецтва</w:t>
            </w:r>
          </w:p>
        </w:tc>
        <w:tc>
          <w:tcPr>
            <w:tcW w:w="4678" w:type="dxa"/>
          </w:tcPr>
          <w:p w:rsidR="00AB43CB" w:rsidRPr="00CF1990" w:rsidRDefault="00AB43CB" w:rsidP="00874E6E">
            <w:pPr>
              <w:rPr>
                <w:b/>
                <w:lang w:val="uk-UA"/>
              </w:rPr>
            </w:pPr>
            <w:r w:rsidRPr="00CF1990">
              <w:rPr>
                <w:b/>
              </w:rPr>
              <w:t>Ціннісне ставлення особистості до суспільства і держави</w:t>
            </w:r>
          </w:p>
        </w:tc>
      </w:tr>
      <w:tr w:rsidR="00AB43CB" w:rsidRPr="00CF1990" w:rsidTr="0045613C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AB43CB" w:rsidRPr="0045613C" w:rsidRDefault="00AB43CB" w:rsidP="0045613C">
            <w:pPr>
              <w:ind w:left="113" w:right="113"/>
              <w:jc w:val="right"/>
              <w:rPr>
                <w:rFonts w:ascii="Arial" w:hAnsi="Arial" w:cs="Arial"/>
                <w:lang w:val="uk-UA"/>
              </w:rPr>
            </w:pPr>
            <w:r w:rsidRPr="0045613C">
              <w:rPr>
                <w:rFonts w:ascii="Arial" w:hAnsi="Arial" w:cs="Arial"/>
                <w:lang w:val="uk-UA"/>
              </w:rPr>
              <w:t>10 клас</w:t>
            </w:r>
          </w:p>
        </w:tc>
        <w:tc>
          <w:tcPr>
            <w:tcW w:w="4395" w:type="dxa"/>
          </w:tcPr>
          <w:p w:rsidR="00AB43CB" w:rsidRPr="00CF1990" w:rsidRDefault="00AB43CB" w:rsidP="00874E6E">
            <w:pPr>
              <w:rPr>
                <w:lang w:val="uk-UA"/>
              </w:rPr>
            </w:pPr>
            <w:r w:rsidRPr="00CF1990">
              <w:rPr>
                <w:lang w:val="uk-UA"/>
              </w:rPr>
              <w:t xml:space="preserve">"Жити  в  злагоді  з  природою",  "Вплив  канцерогенів  у  продуктах </w:t>
            </w:r>
            <w:r w:rsidRPr="00CF1990">
              <w:rPr>
                <w:spacing w:val="-4"/>
                <w:lang w:val="uk-UA"/>
              </w:rPr>
              <w:t xml:space="preserve">харчування на організм людини", "Зелений паросток майбутнього", "Ліси для </w:t>
            </w:r>
            <w:r w:rsidRPr="00CF1990">
              <w:rPr>
                <w:spacing w:val="-1"/>
                <w:lang w:val="uk-UA"/>
              </w:rPr>
              <w:t xml:space="preserve">нащадків", "Парки — легені міст і сіл", "До чистих джерел", "Екологічний </w:t>
            </w:r>
            <w:r w:rsidRPr="00CF1990">
              <w:rPr>
                <w:spacing w:val="-3"/>
                <w:lang w:val="uk-UA"/>
              </w:rPr>
              <w:t xml:space="preserve">вісник",  "Рослини  лікують",  "Весняний  вернісаж",  "Екологічні  наслідки </w:t>
            </w:r>
            <w:r w:rsidRPr="00CF1990">
              <w:rPr>
                <w:spacing w:val="-5"/>
                <w:lang w:val="uk-UA"/>
              </w:rPr>
              <w:t xml:space="preserve">Чорнобиля",   "Екологічна етика", "Екосвіт очима митців", "Декларація прав </w:t>
            </w:r>
            <w:r w:rsidRPr="00CF1990">
              <w:rPr>
                <w:spacing w:val="-2"/>
                <w:lang w:val="uk-UA"/>
              </w:rPr>
              <w:t xml:space="preserve">природи", "Світ навколо мене та я в ньому", "Книга скарг Природи", "Біль твоєї землі, Україно!", "Контурна карта виховної еколого -натуралістичної </w:t>
            </w:r>
            <w:r w:rsidRPr="00CF1990">
              <w:rPr>
                <w:spacing w:val="-3"/>
                <w:lang w:val="uk-UA"/>
              </w:rPr>
              <w:t>роботи".</w:t>
            </w:r>
          </w:p>
        </w:tc>
        <w:tc>
          <w:tcPr>
            <w:tcW w:w="6379" w:type="dxa"/>
          </w:tcPr>
          <w:p w:rsidR="00AB43CB" w:rsidRPr="00CF1990" w:rsidRDefault="00AB43CB" w:rsidP="00874E6E">
            <w:pPr>
              <w:rPr>
                <w:spacing w:val="-4"/>
              </w:rPr>
            </w:pPr>
            <w:r w:rsidRPr="00CF1990">
              <w:rPr>
                <w:spacing w:val="-3"/>
                <w:lang w:val="uk-UA"/>
              </w:rPr>
              <w:t xml:space="preserve">"Історія танцю: від міфів до сучасності", "Залучаємось до прекрасного", </w:t>
            </w:r>
            <w:r w:rsidRPr="00CF1990">
              <w:rPr>
                <w:spacing w:val="-1"/>
                <w:lang w:val="uk-UA"/>
              </w:rPr>
              <w:t xml:space="preserve">"Видатні українські діячі культури  і мистецтва  рідного  краю",  "Україна </w:t>
            </w:r>
            <w:r w:rsidRPr="00CF1990">
              <w:rPr>
                <w:spacing w:val="-4"/>
                <w:lang w:val="uk-UA"/>
              </w:rPr>
              <w:t xml:space="preserve">поетична", "Духовна краса врятує світ", "У людини все має бути прекрасним: </w:t>
            </w:r>
            <w:r w:rsidRPr="00CF1990">
              <w:rPr>
                <w:spacing w:val="-2"/>
                <w:lang w:val="uk-UA"/>
              </w:rPr>
              <w:t xml:space="preserve">і тіло, і душа, і думки (А.П. Чехов)", "Арттерапія: профілактика емоційна і психологічна", "Мистецький олімп рідного краю", "Мій музичний вибір", </w:t>
            </w:r>
            <w:r w:rsidRPr="00CF1990">
              <w:rPr>
                <w:spacing w:val="-5"/>
                <w:lang w:val="uk-UA"/>
              </w:rPr>
              <w:t xml:space="preserve">"Поезія кохання", "Чарівні фарби, лишені пензлем...", "Краса рідної мови", "У </w:t>
            </w:r>
            <w:r w:rsidRPr="00CF1990">
              <w:rPr>
                <w:spacing w:val="-2"/>
                <w:lang w:val="uk-UA"/>
              </w:rPr>
              <w:t xml:space="preserve">мові моїй — і краса й неповторність", "Обряди та звичаї народів України", </w:t>
            </w:r>
            <w:r w:rsidRPr="00CF1990">
              <w:rPr>
                <w:spacing w:val="-2"/>
                <w:lang w:val="uk-UA"/>
              </w:rPr>
              <w:br/>
            </w:r>
            <w:r w:rsidRPr="00CF1990">
              <w:rPr>
                <w:spacing w:val="-6"/>
                <w:lang w:val="uk-UA"/>
              </w:rPr>
              <w:t xml:space="preserve">"Театр: вчора, сьогодні, завтра",   "Архітектурні дива",   "Ландшафтні перлини </w:t>
            </w:r>
            <w:r w:rsidRPr="00CF1990">
              <w:rPr>
                <w:spacing w:val="-1"/>
                <w:lang w:val="uk-UA"/>
              </w:rPr>
              <w:t xml:space="preserve">країни",    "Культура мобільного зв’язку", "Світ ІКТ", "Подорож мережею </w:t>
            </w:r>
            <w:r w:rsidRPr="00CF1990">
              <w:rPr>
                <w:spacing w:val="-2"/>
                <w:lang w:val="uk-UA"/>
              </w:rPr>
              <w:t xml:space="preserve">Інтернет: відкриті наукові збірки, архіви, електронні бібліотеки, віртуальні </w:t>
            </w:r>
            <w:r w:rsidRPr="00CF1990">
              <w:rPr>
                <w:spacing w:val="-3"/>
                <w:lang w:val="uk-UA"/>
              </w:rPr>
              <w:t xml:space="preserve">музеї,  електронна  культура",  "Мистецькі довідники",  "Позитив  і негатив </w:t>
            </w:r>
            <w:r w:rsidRPr="00CF1990">
              <w:rPr>
                <w:spacing w:val="-4"/>
                <w:lang w:val="uk-UA"/>
              </w:rPr>
              <w:t xml:space="preserve">спілкування у "чаті", "Поняття інформаційна безпека", "Мистецькі канікули", </w:t>
            </w:r>
            <w:r w:rsidRPr="00CF1990">
              <w:rPr>
                <w:spacing w:val="-5"/>
                <w:lang w:val="uk-UA"/>
              </w:rPr>
              <w:t xml:space="preserve">"Чарівна сила мистецтва", "Танцювальний марафон", "Так ніхто ще не кохав і не признавався", "Галерея великих митців", "Традиційний народний костюм", "Мої улюблені виконавці", "Мистецтво та митці у художніх творах",  "Історія </w:t>
            </w:r>
            <w:r w:rsidRPr="00CF1990">
              <w:rPr>
                <w:spacing w:val="-3"/>
                <w:lang w:val="uk-UA"/>
              </w:rPr>
              <w:t xml:space="preserve">в картинах", "Театральна палітра", "Природа в музиці та музика в природі", </w:t>
            </w:r>
            <w:r w:rsidRPr="00CF1990">
              <w:rPr>
                <w:spacing w:val="-1"/>
                <w:lang w:val="uk-UA"/>
              </w:rPr>
              <w:t xml:space="preserve">"Український романс", "Історія народу в творах мистецтва", "Збереження </w:t>
            </w:r>
            <w:r w:rsidRPr="00CF1990">
              <w:rPr>
                <w:spacing w:val="-2"/>
                <w:lang w:val="uk-UA"/>
              </w:rPr>
              <w:t xml:space="preserve">культурної  спадщини: правовий аспект",  "Перлини світового  живопису", </w:t>
            </w:r>
            <w:r w:rsidRPr="00CF1990">
              <w:rPr>
                <w:spacing w:val="-3"/>
                <w:lang w:val="uk-UA"/>
              </w:rPr>
              <w:t xml:space="preserve">"Картинними галереями України", "У майстерні скульптора (художника)", </w:t>
            </w:r>
            <w:r w:rsidRPr="00CF1990">
              <w:rPr>
                <w:spacing w:val="-2"/>
                <w:lang w:val="uk-UA"/>
              </w:rPr>
              <w:t xml:space="preserve">"Діловий етикет. </w:t>
            </w:r>
            <w:r w:rsidRPr="00CF1990">
              <w:rPr>
                <w:spacing w:val="-2"/>
              </w:rPr>
              <w:t>Одяг і зовнішній вигляд ділової людини", "На цій Землі ми</w:t>
            </w:r>
            <w:r w:rsidRPr="00CF1990">
              <w:rPr>
                <w:spacing w:val="-2"/>
                <w:lang w:val="uk-UA"/>
              </w:rPr>
              <w:t xml:space="preserve"> </w:t>
            </w:r>
            <w:r w:rsidRPr="00CF1990">
              <w:rPr>
                <w:spacing w:val="-4"/>
              </w:rPr>
              <w:t xml:space="preserve">спадкоємці чи вандали?", "Стінна газета - естетичний осередок школи". </w:t>
            </w:r>
            <w:r>
              <w:rPr>
                <w:noProof/>
              </w:rPr>
              <w:pict>
                <v:shape id="_x0000_s1026" style="position:absolute;margin-left:83.35pt;margin-top:56.8pt;width:471.6pt;height:15.75pt;z-index:-25165824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7" style="position:absolute;margin-left:83.35pt;margin-top:72.55pt;width:471.6pt;height:16.5pt;z-index:-25165721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8" style="position:absolute;margin-left:83.35pt;margin-top:89.05pt;width:471.6pt;height:15.8pt;z-index:-251656192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29" style="position:absolute;margin-left:83.35pt;margin-top:104.85pt;width:471.6pt;height:15.75pt;z-index:-25165516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0" style="position:absolute;margin-left:83.35pt;margin-top:120.55pt;width:471.6pt;height:16.55pt;z-index:-251654144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1" style="position:absolute;margin-left:83.35pt;margin-top:169.4pt;width:471.6pt;height:15.75pt;z-index:-25165312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2" style="position:absolute;margin-left:83.35pt;margin-top:185.15pt;width:471.6pt;height:16.5pt;z-index:-25165209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3" style="position:absolute;margin-left:83.35pt;margin-top:201.65pt;width:471.6pt;height:15.8pt;z-index:-251651072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4" style="position:absolute;margin-left:120.9pt;margin-top:217.45pt;width:434.05pt;height:16.5pt;z-index:-251650048;mso-position-horizontal-relative:page;mso-position-vertical-relative:page" coordsize="8681,330" o:allowincell="f" path="m,330r8681,l8681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5" style="position:absolute;margin-left:120.9pt;margin-top:233.95pt;width:434.05pt;height:15.75pt;z-index:-251649024;mso-position-horizontal-relative:page;mso-position-vertical-relative:page" coordsize="8681,315" o:allowincell="f" path="m,315r8681,l8681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6" style="position:absolute;margin-left:120.9pt;margin-top:249.7pt;width:434.05pt;height:16.5pt;z-index:-251648000;mso-position-horizontal-relative:page;mso-position-vertical-relative:page" coordsize="8681,330" o:allowincell="f" path="m,330r8681,l8681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7" style="position:absolute;margin-left:120.9pt;margin-top:266.2pt;width:434.05pt;height:15.8pt;z-index:-251646976;mso-position-horizontal-relative:page;mso-position-vertical-relative:page" coordsize="8681,316" o:allowincell="f" path="m,316r8681,l8681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8" style="position:absolute;margin-left:120.9pt;margin-top:282pt;width:434.05pt;height:16.5pt;z-index:-251645952;mso-position-horizontal-relative:page;mso-position-vertical-relative:page" coordsize="8681,330" o:allowincell="f" path="m,330r8681,l8681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39" style="position:absolute;margin-left:120.9pt;margin-top:298.5pt;width:434.05pt;height:15.75pt;z-index:-251644928;mso-position-horizontal-relative:page;mso-position-vertical-relative:page" coordsize="8681,315" o:allowincell="f" path="m,315r8681,l8681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0" style="position:absolute;margin-left:120.9pt;margin-top:314.25pt;width:434.05pt;height:16.55pt;z-index:-251643904;mso-position-horizontal-relative:page;mso-position-vertical-relative:page" coordsize="8681,331" o:allowincell="f" path="m,331r8681,l8681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1" style="position:absolute;margin-left:83.35pt;margin-top:330.8pt;width:471.6pt;height:15.75pt;z-index:-25164288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2" style="position:absolute;margin-left:83.35pt;margin-top:362.3pt;width:471.6pt;height:16.5pt;z-index:-25164185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3" style="position:absolute;margin-left:83.35pt;margin-top:378.8pt;width:471.6pt;height:15.8pt;z-index:-251640832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4" style="position:absolute;margin-left:83.35pt;margin-top:394.55pt;width:471.6pt;height:16.55pt;z-index:-251639808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5" style="position:absolute;margin-left:83.35pt;margin-top:411.1pt;width:471.6pt;height:15.75pt;z-index:-251638784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6" style="position:absolute;margin-left:83.35pt;margin-top:426.85pt;width:471.6pt;height:16.55pt;z-index:-251637760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7" style="position:absolute;margin-left:83.35pt;margin-top:443.4pt;width:471.6pt;height:15.75pt;z-index:-251636736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8" style="position:absolute;margin-left:83.35pt;margin-top:459.15pt;width:471.6pt;height:16.5pt;z-index:-25163571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49" style="position:absolute;margin-left:83.35pt;margin-top:475.65pt;width:471.6pt;height:15.75pt;z-index:-25163468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0" style="position:absolute;margin-left:83.35pt;margin-top:491.4pt;width:471.6pt;height:16.55pt;z-index:-251633664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1" style="position:absolute;margin-left:83.35pt;margin-top:507.95pt;width:471.6pt;height:15.75pt;z-index:-25163264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2" style="position:absolute;margin-left:83.35pt;margin-top:523.7pt;width:471.6pt;height:16.5pt;z-index:-25163161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3" style="position:absolute;margin-left:83.35pt;margin-top:540.2pt;width:471.6pt;height:15.8pt;z-index:-251630592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4" style="position:absolute;margin-left:83.35pt;margin-top:556pt;width:471.6pt;height:15.75pt;z-index:-25162956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5" style="position:absolute;margin-left:83.35pt;margin-top:571.75pt;width:471.6pt;height:16.5pt;z-index:-25162854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6" style="position:absolute;margin-left:83.35pt;margin-top:588.25pt;width:471.6pt;height:15.75pt;z-index:-25162752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7" style="position:absolute;margin-left:83.35pt;margin-top:604pt;width:471.6pt;height:16.55pt;z-index:-25162649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8" style="position:absolute;margin-left:83.35pt;margin-top:620.55pt;width:471.6pt;height:15.75pt;z-index:-25162547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59" style="position:absolute;margin-left:83.35pt;margin-top:636.3pt;width:471.6pt;height:16.5pt;z-index:-25162444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0" style="position:absolute;margin-left:83.35pt;margin-top:652.8pt;width:471.6pt;height:15.8pt;z-index:-251623424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1" style="position:absolute;margin-left:83.35pt;margin-top:668.6pt;width:471.6pt;height:16.5pt;z-index:-25162240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2" style="position:absolute;margin-left:83.35pt;margin-top:685.05pt;width:471.6pt;height:15.8pt;z-index:-251621376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3" style="position:absolute;margin-left:83.35pt;margin-top:700.85pt;width:471.6pt;height:16.5pt;z-index:-25162035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4" style="position:absolute;margin-left:83.35pt;margin-top:717.35pt;width:471.6pt;height:15.8pt;z-index:-251619328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5" style="position:absolute;margin-left:83.35pt;margin-top:733.15pt;width:471.6pt;height:16.5pt;z-index:-25161830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6" style="position:absolute;margin-left:83.35pt;margin-top:749.65pt;width:471.6pt;height:15.75pt;z-index:-25161728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7" style="position:absolute;margin-left:83.35pt;margin-top:765.4pt;width:471.6pt;height:16.55pt;z-index:-25161625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</w:p>
          <w:p w:rsidR="00AB43CB" w:rsidRPr="00CF1990" w:rsidRDefault="00AB43CB" w:rsidP="00874E6E"/>
        </w:tc>
        <w:tc>
          <w:tcPr>
            <w:tcW w:w="4678" w:type="dxa"/>
          </w:tcPr>
          <w:p w:rsidR="00AB43CB" w:rsidRPr="00CF1990" w:rsidRDefault="00AB43CB" w:rsidP="00874E6E">
            <w:pPr>
              <w:rPr>
                <w:spacing w:val="-3"/>
              </w:rPr>
            </w:pPr>
            <w:r w:rsidRPr="00CF1990">
              <w:t xml:space="preserve">"Я  — українець!",  "Можна все на світі вибирати,  сину,  вибрати не </w:t>
            </w:r>
            <w:r w:rsidRPr="00CF1990">
              <w:rPr>
                <w:spacing w:val="-3"/>
              </w:rPr>
              <w:t xml:space="preserve">можна тільки Україну!",   "Зустріч з народними умільцями краю", "Літопис </w:t>
            </w:r>
            <w:r w:rsidRPr="00CF1990">
              <w:rPr>
                <w:spacing w:val="-4"/>
              </w:rPr>
              <w:t xml:space="preserve">мого  родоводу",  "Патріотизм -  нагальна  потреба  України  й  кожного </w:t>
            </w:r>
            <w:r w:rsidRPr="00CF1990">
              <w:rPr>
                <w:spacing w:val="-2"/>
              </w:rPr>
              <w:t xml:space="preserve">українця", "Псевдопатріотизм і його прояви", "У нашій рідній Україні - ми </w:t>
            </w:r>
            <w:r w:rsidRPr="00CF1990">
              <w:rPr>
                <w:w w:val="106"/>
              </w:rPr>
              <w:t xml:space="preserve">всі  український  народ",  "Ми  різні,  але  ми  єдині",  "Демократія  як </w:t>
            </w:r>
            <w:r w:rsidRPr="00CF1990">
              <w:rPr>
                <w:spacing w:val="-2"/>
              </w:rPr>
              <w:t xml:space="preserve">загальнолюдська   цінність",   "Толерантність </w:t>
            </w:r>
            <w:r w:rsidRPr="00CF1990">
              <w:rPr>
                <w:w w:val="106"/>
              </w:rPr>
              <w:t xml:space="preserve">-   моральний   імператив </w:t>
            </w:r>
            <w:r w:rsidRPr="00CF1990">
              <w:rPr>
                <w:spacing w:val="-3"/>
              </w:rPr>
              <w:t xml:space="preserve">сьогодення", "Права і свободи громадян - пріоритетні цінності демократії", "Свобода та особиста недоторканість громадян", "Основи правосвідомості </w:t>
            </w:r>
            <w:r w:rsidRPr="00CF1990">
              <w:rPr>
                <w:spacing w:val="-2"/>
              </w:rPr>
              <w:t xml:space="preserve">особистості", "Славетні постаті України", "Конституційні основи держави", </w:t>
            </w:r>
            <w:r>
              <w:rPr>
                <w:noProof/>
              </w:rPr>
              <w:pict>
                <v:shape id="_x0000_s1068" style="position:absolute;margin-left:83.35pt;margin-top:56.8pt;width:471.6pt;height:15.75pt;z-index:-25161523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69" style="position:absolute;margin-left:83.35pt;margin-top:72.55pt;width:471.6pt;height:16.5pt;z-index:-25161420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0" style="position:absolute;margin-left:83.35pt;margin-top:89.05pt;width:471.6pt;height:15.8pt;z-index:-251613184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1" style="position:absolute;margin-left:111.9pt;margin-top:104.85pt;width:443.05pt;height:15.75pt;z-index:-251612160;mso-position-horizontal-relative:page;mso-position-vertical-relative:page" coordsize="8861,315" o:allowincell="f" path="m,315r8861,l8861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2" style="position:absolute;margin-left:111.9pt;margin-top:120.55pt;width:443.05pt;height:16.55pt;z-index:-251611136;mso-position-horizontal-relative:page;mso-position-vertical-relative:page" coordsize="8861,331" o:allowincell="f" path="m,331r8861,l8861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3" style="position:absolute;margin-left:83.35pt;margin-top:152.85pt;width:471.6pt;height:16.55pt;z-index:-251610112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4" style="position:absolute;margin-left:83.35pt;margin-top:169.4pt;width:471.6pt;height:15.75pt;z-index:-25160908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5" style="position:absolute;margin-left:83.35pt;margin-top:185.15pt;width:471.6pt;height:16.5pt;z-index:-251608064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6" style="position:absolute;margin-left:83.35pt;margin-top:201.65pt;width:471.6pt;height:15.8pt;z-index:-251607040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7" style="position:absolute;margin-left:83.35pt;margin-top:217.45pt;width:471.6pt;height:16.5pt;z-index:-25160601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8" style="position:absolute;margin-left:83.35pt;margin-top:233.95pt;width:471.6pt;height:15.75pt;z-index:-251604992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79" style="position:absolute;margin-left:83.35pt;margin-top:249.7pt;width:471.6pt;height:16.5pt;z-index:-25160396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0" style="position:absolute;margin-left:83.35pt;margin-top:266.2pt;width:471.6pt;height:15.8pt;z-index:-251602944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1" style="position:absolute;margin-left:83.35pt;margin-top:298.5pt;width:471.6pt;height:15.75pt;z-index:-251601920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2" style="position:absolute;margin-left:83.35pt;margin-top:314.25pt;width:471.6pt;height:16.55pt;z-index:-251600896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3" style="position:absolute;margin-left:101.35pt;margin-top:330.8pt;width:453.6pt;height:15.75pt;z-index:-251599872;mso-position-horizontal-relative:page;mso-position-vertical-relative:page" coordsize="9072,315" o:allowincell="f" path="m,315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4" style="position:absolute;margin-left:101.35pt;margin-top:346.55pt;width:453.6pt;height:15.75pt;z-index:-251598848;mso-position-horizontal-relative:page;mso-position-vertical-relative:page" coordsize="9072,315" o:allowincell="f" path="m,315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5" style="position:absolute;margin-left:101.35pt;margin-top:362.3pt;width:453.6pt;height:16.5pt;z-index:-251597824;mso-position-horizontal-relative:page;mso-position-vertical-relative:page" coordsize="9072,330" o:allowincell="f" path="m,330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6" style="position:absolute;margin-left:101.35pt;margin-top:378.8pt;width:453.6pt;height:15.8pt;z-index:-251596800;mso-position-horizontal-relative:page;mso-position-vertical-relative:page" coordsize="9072,316" o:allowincell="f" path="m,316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7" style="position:absolute;margin-left:101.35pt;margin-top:394.55pt;width:453.6pt;height:16.55pt;z-index:-251595776;mso-position-horizontal-relative:page;mso-position-vertical-relative:page" coordsize="9072,331" o:allowincell="f" path="m,331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8" style="position:absolute;margin-left:101.35pt;margin-top:411.1pt;width:453.6pt;height:15.75pt;z-index:-251594752;mso-position-horizontal-relative:page;mso-position-vertical-relative:page" coordsize="9072,315" o:allowincell="f" path="m,315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89" style="position:absolute;margin-left:101.35pt;margin-top:426.85pt;width:453.6pt;height:16.55pt;z-index:-251593728;mso-position-horizontal-relative:page;mso-position-vertical-relative:page" coordsize="9072,331" o:allowincell="f" path="m,331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0" style="position:absolute;margin-left:101.35pt;margin-top:443.4pt;width:453.6pt;height:15.75pt;z-index:-251592704;mso-position-horizontal-relative:page;mso-position-vertical-relative:page" coordsize="9072,315" o:allowincell="f" path="m,315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1" style="position:absolute;margin-left:101.35pt;margin-top:459.15pt;width:453.6pt;height:16.5pt;z-index:-251591680;mso-position-horizontal-relative:page;mso-position-vertical-relative:page" coordsize="9072,330" o:allowincell="f" path="m,330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2" style="position:absolute;margin-left:101.35pt;margin-top:475.65pt;width:453.6pt;height:15.75pt;z-index:-251590656;mso-position-horizontal-relative:page;mso-position-vertical-relative:page" coordsize="9072,315" o:allowincell="f" path="m,315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3" style="position:absolute;margin-left:101.35pt;margin-top:491.4pt;width:453.6pt;height:16.55pt;z-index:-251589632;mso-position-horizontal-relative:page;mso-position-vertical-relative:page" coordsize="9072,331" o:allowincell="f" path="m,331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4" style="position:absolute;margin-left:101.35pt;margin-top:507.95pt;width:453.6pt;height:15.75pt;z-index:-251588608;mso-position-horizontal-relative:page;mso-position-vertical-relative:page" coordsize="9072,315" o:allowincell="f" path="m,315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5" style="position:absolute;margin-left:101.35pt;margin-top:523.7pt;width:453.6pt;height:16.5pt;z-index:-251587584;mso-position-horizontal-relative:page;mso-position-vertical-relative:page" coordsize="9072,330" o:allowincell="f" path="m,330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6" style="position:absolute;margin-left:101.35pt;margin-top:540.2pt;width:453.6pt;height:15.8pt;z-index:-251586560;mso-position-horizontal-relative:page;mso-position-vertical-relative:page" coordsize="9072,316" o:allowincell="f" path="m,316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7" style="position:absolute;margin-left:101.35pt;margin-top:556pt;width:453.6pt;height:15.75pt;z-index:-251585536;mso-position-horizontal-relative:page;mso-position-vertical-relative:page" coordsize="9072,315" o:allowincell="f" path="m,315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8" style="position:absolute;margin-left:101.35pt;margin-top:571.75pt;width:453.6pt;height:16.5pt;z-index:-251584512;mso-position-horizontal-relative:page;mso-position-vertical-relative:page" coordsize="9072,330" o:allowincell="f" path="m,330r9072,l907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099" style="position:absolute;margin-left:83.35pt;margin-top:588.25pt;width:471.6pt;height:15.75pt;z-index:-25158348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0" style="position:absolute;margin-left:111.9pt;margin-top:604pt;width:443.05pt;height:16.55pt;z-index:-251582464;mso-position-horizontal-relative:page;mso-position-vertical-relative:page" coordsize="8861,331" o:allowincell="f" path="m,331r8861,l8861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1" style="position:absolute;margin-left:111.9pt;margin-top:620.55pt;width:443.05pt;height:15.75pt;z-index:-251581440;mso-position-horizontal-relative:page;mso-position-vertical-relative:page" coordsize="8861,315" o:allowincell="f" path="m,315r8861,l8861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2" style="position:absolute;margin-left:83.35pt;margin-top:636.3pt;width:471.6pt;height:16.5pt;z-index:-251580416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3" style="position:absolute;margin-left:83.35pt;margin-top:652.8pt;width:471.6pt;height:15.8pt;z-index:-251579392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4" style="position:absolute;margin-left:83.35pt;margin-top:668.6pt;width:471.6pt;height:16.5pt;z-index:-251578368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5" style="position:absolute;margin-left:83.35pt;margin-top:685.05pt;width:471.6pt;height:15.8pt;z-index:-251577344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6" style="position:absolute;margin-left:83.35pt;margin-top:700.85pt;width:471.6pt;height:16.5pt;z-index:-251576320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7" style="position:absolute;margin-left:83.35pt;margin-top:717.35pt;width:471.6pt;height:15.8pt;z-index:-251575296;mso-position-horizontal-relative:page;mso-position-vertical-relative:page" coordsize="9432,316" o:allowincell="f" path="m,316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8" style="position:absolute;margin-left:83.35pt;margin-top:733.15pt;width:471.6pt;height:16.5pt;z-index:-251574272;mso-position-horizontal-relative:page;mso-position-vertical-relative:page" coordsize="9432,330" o:allowincell="f" path="m,330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09" style="position:absolute;margin-left:83.35pt;margin-top:749.65pt;width:471.6pt;height:15.75pt;z-index:-251573248;mso-position-horizontal-relative:page;mso-position-vertical-relative:page" coordsize="9432,315" o:allowincell="f" path="m,315r9432,l9432,,,xe" stroked="f">
                  <v:path arrowok="t"/>
                  <w10:wrap anchorx="page" anchory="page"/>
                </v:shape>
              </w:pict>
            </w:r>
            <w:r>
              <w:rPr>
                <w:noProof/>
              </w:rPr>
              <w:pict>
                <v:shape id="_x0000_s1110" style="position:absolute;margin-left:83.35pt;margin-top:765.4pt;width:471.6pt;height:16.55pt;z-index:-251572224;mso-position-horizontal-relative:page;mso-position-vertical-relative:page" coordsize="9432,331" o:allowincell="f" path="m,331r9432,l9432,,,xe" stroked="f">
                  <v:path arrowok="t"/>
                  <w10:wrap anchorx="page" anchory="page"/>
                </v:shape>
              </w:pict>
            </w:r>
            <w:bookmarkStart w:id="0" w:name="Pg50"/>
            <w:bookmarkEnd w:id="0"/>
            <w:r w:rsidRPr="00CF1990">
              <w:rPr>
                <w:spacing w:val="-5"/>
              </w:rPr>
              <w:t xml:space="preserve">"Від формування правомірної поведінки до правової культури громадянина </w:t>
            </w:r>
            <w:r w:rsidRPr="00CF1990">
              <w:rPr>
                <w:spacing w:val="-4"/>
              </w:rPr>
              <w:t xml:space="preserve">України", "Політична культура. Якою вона повинна бути?", "Мій рідний край </w:t>
            </w:r>
            <w:r w:rsidRPr="00CF1990">
              <w:rPr>
                <w:w w:val="103"/>
              </w:rPr>
              <w:t xml:space="preserve">ні  з  чим  не  порівняти!",  "Історія  та  сучасність  рідного  краю",  "Ми </w:t>
            </w:r>
            <w:r w:rsidRPr="00CF1990">
              <w:rPr>
                <w:spacing w:val="-3"/>
              </w:rPr>
              <w:t xml:space="preserve">співпрацюємо  з  територіальною  громадою  міста </w:t>
            </w:r>
            <w:r w:rsidRPr="00CF1990">
              <w:rPr>
                <w:spacing w:val="-6"/>
              </w:rPr>
              <w:t xml:space="preserve">(села)", </w:t>
            </w:r>
            <w:r w:rsidRPr="00CF1990">
              <w:rPr>
                <w:spacing w:val="-5"/>
              </w:rPr>
              <w:t xml:space="preserve">«Презентуємо </w:t>
            </w:r>
            <w:r w:rsidRPr="00CF1990">
              <w:rPr>
                <w:w w:val="102"/>
              </w:rPr>
              <w:t xml:space="preserve">учнівське  самоврядування",  "Взаємодія  та  співпраця  з  громадськими </w:t>
            </w:r>
            <w:r w:rsidRPr="00CF1990">
              <w:rPr>
                <w:spacing w:val="-5"/>
              </w:rPr>
              <w:t xml:space="preserve">дитячими об'єднаннями та молодіжними організаціями",   "Насильство та як </w:t>
            </w:r>
            <w:r w:rsidRPr="00CF1990">
              <w:rPr>
                <w:spacing w:val="-3"/>
              </w:rPr>
              <w:t xml:space="preserve">його уникнути", "Сучасне рабство. Торгівля людьми", "Захист Вітчизни — обов'язок громадянина", "Сучасні ґендерні стереотипи". </w:t>
            </w:r>
          </w:p>
          <w:p w:rsidR="00AB43CB" w:rsidRPr="00CF1990" w:rsidRDefault="00AB43CB" w:rsidP="0045613C">
            <w:pPr>
              <w:ind w:firstLine="851"/>
              <w:rPr>
                <w:spacing w:val="-3"/>
                <w:lang w:val="uk-UA"/>
              </w:rPr>
            </w:pPr>
          </w:p>
        </w:tc>
      </w:tr>
    </w:tbl>
    <w:p w:rsidR="00AB43CB" w:rsidRPr="0075008C" w:rsidRDefault="00AB43CB" w:rsidP="0075008C">
      <w:pPr>
        <w:rPr>
          <w:rFonts w:ascii="Arial" w:hAnsi="Arial" w:cs="Arial"/>
          <w:lang w:val="uk-UA"/>
        </w:rPr>
      </w:pPr>
    </w:p>
    <w:sectPr w:rsidR="00AB43CB" w:rsidRPr="0075008C" w:rsidSect="0039799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99F"/>
    <w:rsid w:val="00021B95"/>
    <w:rsid w:val="00037AFB"/>
    <w:rsid w:val="001B74C2"/>
    <w:rsid w:val="001C7B4A"/>
    <w:rsid w:val="00324388"/>
    <w:rsid w:val="00330A33"/>
    <w:rsid w:val="0038172B"/>
    <w:rsid w:val="0039799F"/>
    <w:rsid w:val="003E32FF"/>
    <w:rsid w:val="003F08C8"/>
    <w:rsid w:val="0045613C"/>
    <w:rsid w:val="00564A14"/>
    <w:rsid w:val="00585D06"/>
    <w:rsid w:val="005D5B36"/>
    <w:rsid w:val="0069550C"/>
    <w:rsid w:val="0075008C"/>
    <w:rsid w:val="00847F94"/>
    <w:rsid w:val="00874E6E"/>
    <w:rsid w:val="00977B21"/>
    <w:rsid w:val="00AB43CB"/>
    <w:rsid w:val="00BE5F8A"/>
    <w:rsid w:val="00CF1990"/>
    <w:rsid w:val="00DD1784"/>
    <w:rsid w:val="00DE0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79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885</Words>
  <Characters>5050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2006-12-31T22:47:00Z</cp:lastPrinted>
  <dcterms:created xsi:type="dcterms:W3CDTF">2011-12-25T21:43:00Z</dcterms:created>
  <dcterms:modified xsi:type="dcterms:W3CDTF">2006-12-31T22:47:00Z</dcterms:modified>
</cp:coreProperties>
</file>